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30604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07143/019-2А (07143/019)-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306049" w:rsidRPr="0030604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306049" w:rsidRPr="00306049">
          <w:rPr>
            <w:rStyle w:val="aa"/>
          </w:rPr>
          <w:t>440052, г. Пенза, ул. Ново-Тамбовская, д.9;</w:t>
        </w:r>
        <w:r w:rsidR="00306049" w:rsidRPr="00306049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306049" w:rsidRPr="00306049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306049" w:rsidRPr="00306049">
          <w:rPr>
            <w:u w:val="single"/>
          </w:rPr>
          <w:t xml:space="preserve"> 07143/019-2А </w:t>
        </w:r>
        <w:r w:rsidR="00306049">
          <w:t xml:space="preserve">(07143/019)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306049" w:rsidRPr="00306049">
          <w:rPr>
            <w:rStyle w:val="aa"/>
          </w:rPr>
          <w:t xml:space="preserve"> Операционная </w:t>
        </w:r>
        <w:r w:rsidR="00306049" w:rsidRPr="00306049">
          <w:rPr>
            <w:u w:val="single"/>
          </w:rPr>
          <w:t xml:space="preserve">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306049" w:rsidRPr="00306049">
          <w:rPr>
            <w:rStyle w:val="aa"/>
          </w:rPr>
          <w:t xml:space="preserve"> 24268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306049" w:rsidRPr="0030604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2849F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2849F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E7F48" w:rsidP="00883461">
            <w:pPr>
              <w:pStyle w:val="a8"/>
            </w:pPr>
            <w:bookmarkStart w:id="8" w:name="dopzona2" w:colFirst="0" w:colLast="0"/>
            <w:bookmarkStart w:id="9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4E7F48">
              <w:t>9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  <w:tr w:rsidR="009B5052" w:rsidRPr="001D5852" w:rsidTr="00234932">
        <w:trPr>
          <w:jc w:val="center"/>
        </w:trPr>
        <w:tc>
          <w:tcPr>
            <w:tcW w:w="2969" w:type="dxa"/>
            <w:vAlign w:val="center"/>
          </w:tcPr>
          <w:p w:rsidR="009B5052" w:rsidRDefault="009B5052" w:rsidP="00883461">
            <w:pPr>
              <w:pStyle w:val="a8"/>
            </w:pPr>
            <w:bookmarkStart w:id="10" w:name="dopzona3" w:colFirst="0" w:colLast="0"/>
            <w:r>
              <w:t>Операционная</w:t>
            </w:r>
          </w:p>
        </w:tc>
        <w:tc>
          <w:tcPr>
            <w:tcW w:w="1842" w:type="dxa"/>
            <w:vAlign w:val="center"/>
          </w:tcPr>
          <w:p w:rsidR="009B5052" w:rsidRDefault="009B505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B5052" w:rsidRDefault="009B505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2.7</w:t>
            </w:r>
          </w:p>
        </w:tc>
        <w:tc>
          <w:tcPr>
            <w:tcW w:w="1828" w:type="dxa"/>
            <w:vAlign w:val="center"/>
          </w:tcPr>
          <w:p w:rsidR="009B5052" w:rsidRDefault="009B505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4E7F48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19" w:name="osv__z1"/>
            <w:bookmarkEnd w:id="19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4E7F48" w:rsidP="00883461">
            <w:pPr>
              <w:pStyle w:val="a8"/>
            </w:pPr>
            <w:r>
              <w:t>3</w:t>
            </w:r>
            <w:r w:rsidR="004C7494">
              <w:t>29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4E7F4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lastRenderedPageBreak/>
              <w:t>Операционная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>СанПиН 2.2.1/2.1.1. 1278-03, т.2, п.103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4E7F48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  <w:r w:rsidR="009B5052" w:rsidRPr="009B5052">
              <w:rPr>
                <w:b/>
              </w:rPr>
              <w:t>0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  <w:r>
              <w:t>6</w:t>
            </w:r>
            <w:r w:rsidR="003A5B0E">
              <w:t>1</w:t>
            </w:r>
            <w:r w:rsidR="004C7494">
              <w:t>2</w:t>
            </w: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9B5052" w:rsidRDefault="004E7F4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4E7F48" w:rsidRPr="004E7F48">
          <w:rPr>
            <w:bCs/>
          </w:rPr>
          <w:t>-</w:t>
        </w:r>
        <w:r w:rsidR="004E7F48" w:rsidRPr="004E7F48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4E7F48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30604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07143/019-2А (07143/019)-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2849F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2849F7" w:rsidRPr="00F912F0">
            <w:rPr>
              <w:rStyle w:val="ad"/>
              <w:sz w:val="20"/>
              <w:szCs w:val="20"/>
            </w:rPr>
            <w:fldChar w:fldCharType="separate"/>
          </w:r>
          <w:r w:rsidR="00306049">
            <w:rPr>
              <w:rStyle w:val="ad"/>
              <w:noProof/>
              <w:sz w:val="20"/>
              <w:szCs w:val="20"/>
            </w:rPr>
            <w:t>1</w:t>
          </w:r>
          <w:r w:rsidR="002849F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06049" w:rsidRPr="0030604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7733C5BC9E7A412B91F95613744EE972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9-2А (07143/019)- О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30785B4F56F4C67BB284B470C23BB8D"/>
    <w:docVar w:name="rm_id" w:val="198"/>
    <w:docVar w:name="rm_name" w:val=" Операционная медицинская сестра "/>
    <w:docVar w:name="rm_number" w:val=" 07143/019-2А (07143/019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C5A82"/>
    <w:rsid w:val="000D1F5B"/>
    <w:rsid w:val="000D4E68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849F7"/>
    <w:rsid w:val="002954D2"/>
    <w:rsid w:val="002B26A7"/>
    <w:rsid w:val="002E55C6"/>
    <w:rsid w:val="002F17EA"/>
    <w:rsid w:val="00305B2F"/>
    <w:rsid w:val="00306049"/>
    <w:rsid w:val="003360D5"/>
    <w:rsid w:val="00367816"/>
    <w:rsid w:val="003876C3"/>
    <w:rsid w:val="003A5B0E"/>
    <w:rsid w:val="003B5E75"/>
    <w:rsid w:val="003C24DB"/>
    <w:rsid w:val="003D77F1"/>
    <w:rsid w:val="00402CAC"/>
    <w:rsid w:val="00405CEA"/>
    <w:rsid w:val="00444410"/>
    <w:rsid w:val="00445405"/>
    <w:rsid w:val="00471CA4"/>
    <w:rsid w:val="00491F22"/>
    <w:rsid w:val="004A10A5"/>
    <w:rsid w:val="004A47AD"/>
    <w:rsid w:val="004C4DB2"/>
    <w:rsid w:val="004C7494"/>
    <w:rsid w:val="004E7F48"/>
    <w:rsid w:val="004F62B0"/>
    <w:rsid w:val="005064A5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40EC5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31F0"/>
    <w:rsid w:val="00864632"/>
    <w:rsid w:val="00883461"/>
    <w:rsid w:val="008E68DE"/>
    <w:rsid w:val="008F3FC4"/>
    <w:rsid w:val="0090588D"/>
    <w:rsid w:val="00912EFA"/>
    <w:rsid w:val="0092778A"/>
    <w:rsid w:val="00932D20"/>
    <w:rsid w:val="00967790"/>
    <w:rsid w:val="00984E97"/>
    <w:rsid w:val="0099212E"/>
    <w:rsid w:val="009B5052"/>
    <w:rsid w:val="009D2BC5"/>
    <w:rsid w:val="009E2F1E"/>
    <w:rsid w:val="00A12349"/>
    <w:rsid w:val="00A31CD6"/>
    <w:rsid w:val="00A37A45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36CBF"/>
    <w:rsid w:val="00B57BC1"/>
    <w:rsid w:val="00BA5029"/>
    <w:rsid w:val="00BA5259"/>
    <w:rsid w:val="00BC2F3C"/>
    <w:rsid w:val="00C02721"/>
    <w:rsid w:val="00CE3307"/>
    <w:rsid w:val="00D702BF"/>
    <w:rsid w:val="00D7137F"/>
    <w:rsid w:val="00D76DF8"/>
    <w:rsid w:val="00DA26F6"/>
    <w:rsid w:val="00DA6C39"/>
    <w:rsid w:val="00DB5302"/>
    <w:rsid w:val="00DD4FFD"/>
    <w:rsid w:val="00DD6B1F"/>
    <w:rsid w:val="00E124F4"/>
    <w:rsid w:val="00E36337"/>
    <w:rsid w:val="00E5071B"/>
    <w:rsid w:val="00E616C4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2016-10-17T11:15:00Z</dcterms:created>
  <dcterms:modified xsi:type="dcterms:W3CDTF">2016-10-18T09:19:00Z</dcterms:modified>
</cp:coreProperties>
</file>